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6A5F2" w14:textId="77777777" w:rsidR="00703B8F" w:rsidRDefault="00703B8F" w:rsidP="00112DCB">
      <w:pPr>
        <w:tabs>
          <w:tab w:val="left" w:pos="993"/>
          <w:tab w:val="left" w:pos="1134"/>
        </w:tabs>
        <w:rPr>
          <w:rFonts w:cs="Arial"/>
        </w:rPr>
      </w:pPr>
    </w:p>
    <w:p w14:paraId="2E790BE8" w14:textId="24DF4418" w:rsidR="00112DCB" w:rsidRDefault="009016C0" w:rsidP="00112DCB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12DCB">
        <w:rPr>
          <w:rFonts w:cs="Arial"/>
        </w:rPr>
        <w:t>:</w:t>
      </w:r>
      <w:r w:rsidR="00347971" w:rsidRPr="00347971">
        <w:rPr>
          <w:rFonts w:cs="Arial"/>
        </w:rPr>
        <w:t xml:space="preserve"> </w:t>
      </w:r>
      <w:r w:rsidR="00347971" w:rsidRPr="006F5FA8">
        <w:rPr>
          <w:rFonts w:cs="Arial"/>
        </w:rPr>
        <w:t>4300-0001/2023</w:t>
      </w:r>
      <w:r w:rsidR="00737C35">
        <w:rPr>
          <w:rFonts w:cs="Arial"/>
        </w:rPr>
        <w:t>-2</w:t>
      </w:r>
      <w:r w:rsidR="00112DCB">
        <w:rPr>
          <w:rFonts w:cs="Arial"/>
        </w:rPr>
        <w:tab/>
      </w:r>
    </w:p>
    <w:p w14:paraId="74CA98B2" w14:textId="5E0FCBA8" w:rsidR="00112DCB" w:rsidRDefault="009016C0" w:rsidP="00112DCB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451C8">
        <w:rPr>
          <w:rFonts w:cs="Arial"/>
        </w:rPr>
        <w:t xml:space="preserve"> BR</w:t>
      </w:r>
      <w:r w:rsidR="00112DCB">
        <w:rPr>
          <w:rFonts w:cs="Arial"/>
        </w:rPr>
        <w:t xml:space="preserve">: </w:t>
      </w:r>
      <w:r w:rsidR="00347971" w:rsidRPr="006F5FA8">
        <w:rPr>
          <w:rFonts w:cs="Arial"/>
        </w:rPr>
        <w:t>2023-087</w:t>
      </w:r>
    </w:p>
    <w:p w14:paraId="619C73DD" w14:textId="77777777" w:rsidR="00347971" w:rsidRDefault="00347971" w:rsidP="006101A2">
      <w:pPr>
        <w:spacing w:before="120"/>
        <w:jc w:val="center"/>
        <w:rPr>
          <w:rFonts w:cs="Arial"/>
          <w:b/>
        </w:rPr>
      </w:pPr>
    </w:p>
    <w:p w14:paraId="09D065BE" w14:textId="083664B2" w:rsidR="006101A2" w:rsidRPr="00E85432" w:rsidRDefault="008B0B39" w:rsidP="006101A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NOMINACIJA VODJE GRADNJE IN </w:t>
      </w:r>
      <w:r w:rsidR="00164488">
        <w:rPr>
          <w:rFonts w:cs="Arial"/>
          <w:b/>
        </w:rPr>
        <w:t xml:space="preserve">SPISEK </w:t>
      </w:r>
      <w:r w:rsidR="00E85432">
        <w:rPr>
          <w:rFonts w:cs="Arial"/>
          <w:b/>
        </w:rPr>
        <w:t xml:space="preserve">VAŽNEJŠIH </w:t>
      </w:r>
      <w:r w:rsidR="00164488" w:rsidRPr="0071168C">
        <w:rPr>
          <w:rFonts w:cs="Arial"/>
          <w:b/>
        </w:rPr>
        <w:t>GRADENJ (</w:t>
      </w:r>
      <w:r w:rsidR="00525B8A" w:rsidRPr="0071168C">
        <w:rPr>
          <w:rFonts w:cs="Arial"/>
          <w:b/>
        </w:rPr>
        <w:t>REFERENC</w:t>
      </w:r>
      <w:r w:rsidR="00164488" w:rsidRPr="0071168C">
        <w:rPr>
          <w:rFonts w:cs="Arial"/>
          <w:b/>
        </w:rPr>
        <w:t>)</w:t>
      </w:r>
      <w:r w:rsidR="00E85432" w:rsidRPr="0071168C">
        <w:rPr>
          <w:rFonts w:cs="Arial"/>
          <w:b/>
        </w:rPr>
        <w:t xml:space="preserve"> VODJE</w:t>
      </w:r>
      <w:r w:rsidR="007F23E7" w:rsidRPr="0071168C">
        <w:rPr>
          <w:rFonts w:cs="Arial"/>
          <w:b/>
        </w:rPr>
        <w:t xml:space="preserve"> </w:t>
      </w:r>
      <w:r w:rsidR="00333F30" w:rsidRPr="0071168C">
        <w:rPr>
          <w:rFonts w:cs="Arial"/>
          <w:b/>
        </w:rPr>
        <w:t>GRADNJE</w:t>
      </w:r>
      <w:r w:rsidR="00347971">
        <w:rPr>
          <w:rFonts w:cs="Arial"/>
          <w:b/>
        </w:rPr>
        <w:t xml:space="preserve"> S PODROČJA GRADBENIŠTVA</w:t>
      </w:r>
    </w:p>
    <w:p w14:paraId="018AD521" w14:textId="77777777" w:rsidR="007F23E7" w:rsidRPr="00E85432" w:rsidRDefault="007F23E7" w:rsidP="006101A2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5953"/>
      </w:tblGrid>
      <w:tr w:rsidR="00333F30" w14:paraId="775515DA" w14:textId="77777777" w:rsidTr="00333F30">
        <w:tc>
          <w:tcPr>
            <w:tcW w:w="3756" w:type="dxa"/>
          </w:tcPr>
          <w:p w14:paraId="461F136D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redno zaposlena: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1391E88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69A1BFF9" w14:textId="77777777" w:rsidTr="00333F30">
        <w:tc>
          <w:tcPr>
            <w:tcW w:w="3756" w:type="dxa"/>
          </w:tcPr>
          <w:p w14:paraId="16345338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70694B1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vodje gradnje: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12733AC1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00CCE1D9" w14:textId="77777777" w:rsidTr="00333F30">
        <w:tc>
          <w:tcPr>
            <w:tcW w:w="3756" w:type="dxa"/>
          </w:tcPr>
          <w:p w14:paraId="20E9306A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2CF305E9" w14:textId="01B19BFB" w:rsidR="00333F30" w:rsidRDefault="00333F30" w:rsidP="00347971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 xml:space="preserve">t. </w:t>
            </w:r>
            <w:r w:rsidR="00905AAC">
              <w:rPr>
                <w:rFonts w:cs="Arial"/>
              </w:rPr>
              <w:t>ZAPS / IZS</w:t>
            </w:r>
            <w:r w:rsidR="00347971">
              <w:rPr>
                <w:rFonts w:cs="Arial"/>
              </w:rPr>
              <w:t xml:space="preserve"> </w:t>
            </w:r>
            <w:r w:rsidR="00347971"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(skladno s pogoji določenimi v OBR – 2.06)</w:t>
            </w:r>
            <w:r w:rsidR="00347971">
              <w:rPr>
                <w:rFonts w:cs="Arial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0236865A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47971" w:rsidRPr="00347971" w14:paraId="6548E7DB" w14:textId="77777777" w:rsidTr="00D12138">
        <w:tc>
          <w:tcPr>
            <w:tcW w:w="3756" w:type="dxa"/>
            <w:shd w:val="clear" w:color="auto" w:fill="auto"/>
          </w:tcPr>
          <w:p w14:paraId="6E464098" w14:textId="77777777" w:rsidR="0012700D" w:rsidRPr="00347971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  <w:p w14:paraId="18290759" w14:textId="77777777" w:rsidR="0012700D" w:rsidRPr="00D12138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  <w:r w:rsidRPr="00D12138">
              <w:rPr>
                <w:rFonts w:cs="Arial"/>
              </w:rPr>
              <w:t xml:space="preserve">Pridobljena znanja s področja </w:t>
            </w:r>
            <w:proofErr w:type="spellStart"/>
            <w:r w:rsidRPr="00D12138">
              <w:rPr>
                <w:rFonts w:cs="Arial"/>
              </w:rPr>
              <w:t>protieksplozijske</w:t>
            </w:r>
            <w:proofErr w:type="spellEnd"/>
            <w:r w:rsidRPr="00D12138">
              <w:rPr>
                <w:rFonts w:cs="Arial"/>
              </w:rPr>
              <w:t xml:space="preserve"> zaščite skladno s 45. členom Pravilnika o </w:t>
            </w:r>
            <w:proofErr w:type="spellStart"/>
            <w:r w:rsidRPr="00D12138">
              <w:rPr>
                <w:rFonts w:cs="Arial"/>
              </w:rPr>
              <w:t>protieksplozijski</w:t>
            </w:r>
            <w:proofErr w:type="spellEnd"/>
            <w:r w:rsidRPr="00D12138">
              <w:rPr>
                <w:rFonts w:cs="Arial"/>
              </w:rPr>
              <w:t xml:space="preserve"> zaščiti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14:paraId="790BAC2F" w14:textId="77777777" w:rsidR="0012700D" w:rsidRPr="00D12138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  <w:p w14:paraId="4FD97285" w14:textId="77777777" w:rsidR="0012700D" w:rsidRPr="00D12138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  <w:p w14:paraId="640B4470" w14:textId="77777777" w:rsidR="0012700D" w:rsidRPr="00D12138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  <w:p w14:paraId="1F4D5AA6" w14:textId="77777777" w:rsidR="0012700D" w:rsidRPr="00D12138" w:rsidRDefault="0012700D" w:rsidP="009002F0">
            <w:pPr>
              <w:tabs>
                <w:tab w:val="left" w:pos="1083"/>
              </w:tabs>
              <w:rPr>
                <w:rFonts w:cs="Arial"/>
              </w:rPr>
            </w:pPr>
          </w:p>
          <w:p w14:paraId="759B6399" w14:textId="77777777" w:rsidR="0012700D" w:rsidRPr="00347971" w:rsidRDefault="007516FB" w:rsidP="009002F0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114986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00D" w:rsidRPr="00D1213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00D" w:rsidRPr="00D12138">
              <w:rPr>
                <w:rFonts w:cs="Arial"/>
              </w:rPr>
              <w:t xml:space="preserve">DA                                                       </w:t>
            </w:r>
            <w:sdt>
              <w:sdtPr>
                <w:rPr>
                  <w:rFonts w:cs="Arial"/>
                </w:rPr>
                <w:id w:val="86016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00D" w:rsidRPr="00D1213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00D" w:rsidRPr="00D12138">
              <w:rPr>
                <w:rFonts w:cs="Arial"/>
              </w:rPr>
              <w:t>NE</w:t>
            </w:r>
          </w:p>
        </w:tc>
      </w:tr>
    </w:tbl>
    <w:p w14:paraId="4F00E952" w14:textId="77777777" w:rsidR="00333F30" w:rsidRDefault="00333F30" w:rsidP="00E71F4F">
      <w:pPr>
        <w:rPr>
          <w:rFonts w:cs="Arial"/>
        </w:rPr>
      </w:pPr>
    </w:p>
    <w:p w14:paraId="717738A3" w14:textId="33402735" w:rsidR="00A53B42" w:rsidRDefault="00A53B42" w:rsidP="00A53B42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</w:t>
      </w:r>
      <w:r w:rsidR="00347971">
        <w:rPr>
          <w:rFonts w:cs="Arial"/>
        </w:rPr>
        <w:t xml:space="preserve">referenčnih </w:t>
      </w:r>
      <w:r>
        <w:rPr>
          <w:rFonts w:cs="Arial"/>
        </w:rPr>
        <w:t>projektov skladno z zahtevami iz OBR – 2.06 (Pogoji za ugotavljanje sposobnosti in usposobljenosti ponudnika).</w:t>
      </w:r>
    </w:p>
    <w:tbl>
      <w:tblPr>
        <w:tblW w:w="10911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307"/>
        <w:gridCol w:w="1560"/>
        <w:gridCol w:w="2183"/>
        <w:gridCol w:w="2184"/>
        <w:gridCol w:w="1559"/>
        <w:gridCol w:w="1560"/>
      </w:tblGrid>
      <w:tr w:rsidR="00206114" w:rsidRPr="00E85432" w14:paraId="55077440" w14:textId="77777777" w:rsidTr="007C25EB">
        <w:trPr>
          <w:trHeight w:val="884"/>
        </w:trPr>
        <w:tc>
          <w:tcPr>
            <w:tcW w:w="558" w:type="dxa"/>
            <w:vAlign w:val="center"/>
          </w:tcPr>
          <w:p w14:paraId="3B118B39" w14:textId="77777777" w:rsidR="00206114" w:rsidRPr="00E85432" w:rsidRDefault="00206114" w:rsidP="00093E0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307" w:type="dxa"/>
            <w:vAlign w:val="center"/>
          </w:tcPr>
          <w:p w14:paraId="2B16DD67" w14:textId="77777777" w:rsidR="00206114" w:rsidRPr="00E85432" w:rsidRDefault="00206114" w:rsidP="00093E09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560" w:type="dxa"/>
            <w:vAlign w:val="center"/>
          </w:tcPr>
          <w:p w14:paraId="27388E23" w14:textId="77777777" w:rsidR="00206114" w:rsidRPr="00E85432" w:rsidRDefault="00206114" w:rsidP="00093E09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2183" w:type="dxa"/>
            <w:vAlign w:val="center"/>
          </w:tcPr>
          <w:p w14:paraId="3FB1A6C3" w14:textId="77777777" w:rsidR="00206114" w:rsidRPr="00E85432" w:rsidRDefault="00206114" w:rsidP="00093E0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pogodbe, naročilnice, ipd.</w:t>
            </w:r>
          </w:p>
        </w:tc>
        <w:tc>
          <w:tcPr>
            <w:tcW w:w="2184" w:type="dxa"/>
            <w:vAlign w:val="center"/>
          </w:tcPr>
          <w:p w14:paraId="1F3DE015" w14:textId="77777777" w:rsidR="00206114" w:rsidRDefault="00206114" w:rsidP="00093E09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Naziv objekta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in vrsta del</w:t>
            </w:r>
          </w:p>
          <w:p w14:paraId="1D575CB6" w14:textId="4699B3F6" w:rsidR="007C25EB" w:rsidRPr="00E85432" w:rsidRDefault="007C25EB" w:rsidP="007C25EB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color w:val="A6A6A6"/>
                <w:sz w:val="18"/>
                <w:szCs w:val="18"/>
              </w:rPr>
              <w:t>(vrsta del se opiše na tak način, da bo lahko naročnik ugotovil katera rešitev oz. način izvedbe je bila/je bil pri referenčnem projektu izvedena/izveden)</w:t>
            </w:r>
          </w:p>
        </w:tc>
        <w:tc>
          <w:tcPr>
            <w:tcW w:w="1559" w:type="dxa"/>
            <w:vAlign w:val="center"/>
          </w:tcPr>
          <w:p w14:paraId="3B8C6BBD" w14:textId="7A962448" w:rsidR="00206114" w:rsidRPr="00E85432" w:rsidRDefault="00347971" w:rsidP="00D1213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Kvadratura 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14:paraId="05289CE5" w14:textId="77777777" w:rsidR="00206114" w:rsidRDefault="00347971" w:rsidP="00093E0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zaključka del</w:t>
            </w:r>
          </w:p>
          <w:p w14:paraId="150DFF4A" w14:textId="7806CDD2" w:rsidR="00347971" w:rsidRPr="00347971" w:rsidRDefault="00347971" w:rsidP="00093E09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(navedba </w:t>
            </w:r>
            <w:proofErr w:type="spellStart"/>
            <w:r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dd.mm.ll</w:t>
            </w:r>
            <w:proofErr w:type="spellEnd"/>
            <w:r w:rsidRPr="00347971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206114" w:rsidRPr="00E85432" w14:paraId="6C82AEFD" w14:textId="77777777" w:rsidTr="007C25EB">
        <w:trPr>
          <w:trHeight w:val="654"/>
        </w:trPr>
        <w:tc>
          <w:tcPr>
            <w:tcW w:w="558" w:type="dxa"/>
          </w:tcPr>
          <w:p w14:paraId="1A03A833" w14:textId="77777777" w:rsidR="00206114" w:rsidRPr="00E85432" w:rsidRDefault="00206114" w:rsidP="00093E09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1958640D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307" w:type="dxa"/>
          </w:tcPr>
          <w:p w14:paraId="6F03110D" w14:textId="77777777" w:rsidR="00206114" w:rsidRDefault="00206114" w:rsidP="00093E09">
            <w:pPr>
              <w:rPr>
                <w:rFonts w:cs="Arial"/>
              </w:rPr>
            </w:pPr>
          </w:p>
          <w:p w14:paraId="63B200C1" w14:textId="77777777" w:rsidR="00206114" w:rsidRDefault="00206114" w:rsidP="00093E09">
            <w:pPr>
              <w:rPr>
                <w:rFonts w:cs="Arial"/>
              </w:rPr>
            </w:pPr>
          </w:p>
          <w:p w14:paraId="3ED3CEA5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5EAB644F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2183" w:type="dxa"/>
          </w:tcPr>
          <w:p w14:paraId="703418C4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2184" w:type="dxa"/>
          </w:tcPr>
          <w:p w14:paraId="19A710E4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393FADB5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5AF7B90B" w14:textId="77777777" w:rsidR="00206114" w:rsidRPr="00E85432" w:rsidRDefault="00206114" w:rsidP="00093E09">
            <w:pPr>
              <w:rPr>
                <w:rFonts w:cs="Arial"/>
              </w:rPr>
            </w:pPr>
          </w:p>
        </w:tc>
      </w:tr>
      <w:tr w:rsidR="00206114" w:rsidRPr="00E85432" w14:paraId="75B6D16C" w14:textId="77777777" w:rsidTr="007C25EB">
        <w:trPr>
          <w:trHeight w:val="654"/>
        </w:trPr>
        <w:tc>
          <w:tcPr>
            <w:tcW w:w="558" w:type="dxa"/>
          </w:tcPr>
          <w:p w14:paraId="6C801180" w14:textId="77777777" w:rsidR="00206114" w:rsidRPr="00E85432" w:rsidRDefault="00206114" w:rsidP="00093E09">
            <w:pPr>
              <w:rPr>
                <w:rFonts w:cs="Arial"/>
              </w:rPr>
            </w:pPr>
            <w:r w:rsidRPr="00E85432">
              <w:rPr>
                <w:rFonts w:cs="Arial"/>
              </w:rPr>
              <w:t>2.</w:t>
            </w:r>
          </w:p>
          <w:p w14:paraId="082C436E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307" w:type="dxa"/>
          </w:tcPr>
          <w:p w14:paraId="2523840A" w14:textId="77777777" w:rsidR="00206114" w:rsidRDefault="00206114" w:rsidP="00093E09">
            <w:pPr>
              <w:rPr>
                <w:rFonts w:cs="Arial"/>
              </w:rPr>
            </w:pPr>
          </w:p>
          <w:p w14:paraId="5E8D4C7F" w14:textId="77777777" w:rsidR="00206114" w:rsidRDefault="00206114" w:rsidP="00093E09">
            <w:pPr>
              <w:rPr>
                <w:rFonts w:cs="Arial"/>
              </w:rPr>
            </w:pPr>
          </w:p>
          <w:p w14:paraId="6DBC8E4F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75AC554C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2183" w:type="dxa"/>
          </w:tcPr>
          <w:p w14:paraId="6F513453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2184" w:type="dxa"/>
          </w:tcPr>
          <w:p w14:paraId="19514DC3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F21042F" w14:textId="77777777" w:rsidR="00206114" w:rsidRPr="00E85432" w:rsidRDefault="00206114" w:rsidP="00093E09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10AA70D2" w14:textId="77777777" w:rsidR="00206114" w:rsidRPr="00E85432" w:rsidRDefault="00206114" w:rsidP="00093E09">
            <w:pPr>
              <w:rPr>
                <w:rFonts w:cs="Arial"/>
              </w:rPr>
            </w:pPr>
          </w:p>
        </w:tc>
      </w:tr>
    </w:tbl>
    <w:p w14:paraId="69F33B36" w14:textId="77777777" w:rsidR="00333F30" w:rsidRDefault="00333F30" w:rsidP="006101A2">
      <w:pPr>
        <w:jc w:val="both"/>
        <w:rPr>
          <w:rFonts w:cs="Arial"/>
        </w:rPr>
      </w:pPr>
    </w:p>
    <w:p w14:paraId="33336B19" w14:textId="77777777" w:rsidR="006101A2" w:rsidRPr="00E85432" w:rsidRDefault="006101A2" w:rsidP="006101A2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="007F23E7">
        <w:rPr>
          <w:rFonts w:cs="Arial"/>
        </w:rPr>
        <w:tab/>
      </w:r>
      <w:r w:rsidRPr="00E85432">
        <w:rPr>
          <w:rFonts w:cs="Arial"/>
        </w:rPr>
        <w:t>___</w:t>
      </w:r>
      <w:r w:rsidR="007F23E7"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56A067CF" w14:textId="77777777" w:rsidR="006101A2" w:rsidRPr="00E85432" w:rsidRDefault="007F23E7" w:rsidP="006101A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="006101A2" w:rsidRPr="00E85432">
        <w:rPr>
          <w:rFonts w:cs="Arial"/>
        </w:rPr>
        <w:t>dpis zakonitega zastopnika</w:t>
      </w:r>
    </w:p>
    <w:p w14:paraId="62BB6636" w14:textId="77777777" w:rsidR="00E85432" w:rsidRDefault="00E85432" w:rsidP="006101A2">
      <w:pPr>
        <w:rPr>
          <w:rFonts w:cs="Arial"/>
          <w:i/>
        </w:rPr>
      </w:pPr>
    </w:p>
    <w:p w14:paraId="2A674CF5" w14:textId="77777777" w:rsidR="007A3079" w:rsidRDefault="007A3079" w:rsidP="00FF0997">
      <w:pPr>
        <w:jc w:val="both"/>
        <w:rPr>
          <w:rFonts w:cs="Arial"/>
          <w:i/>
        </w:rPr>
      </w:pPr>
    </w:p>
    <w:p w14:paraId="548A0C26" w14:textId="77777777" w:rsidR="00FD45B8" w:rsidRDefault="00FD45B8" w:rsidP="00CD3527">
      <w:pPr>
        <w:jc w:val="both"/>
        <w:rPr>
          <w:rFonts w:cs="Arial"/>
          <w:i/>
        </w:rPr>
      </w:pPr>
    </w:p>
    <w:p w14:paraId="21D95506" w14:textId="77777777" w:rsidR="00FD45B8" w:rsidRDefault="00FD45B8" w:rsidP="00CD3527">
      <w:pPr>
        <w:jc w:val="both"/>
        <w:rPr>
          <w:rFonts w:cs="Arial"/>
          <w:i/>
        </w:rPr>
      </w:pPr>
    </w:p>
    <w:p w14:paraId="5D82D076" w14:textId="77777777" w:rsidR="00FD45B8" w:rsidRDefault="00FD45B8" w:rsidP="00CD3527">
      <w:pPr>
        <w:jc w:val="both"/>
        <w:rPr>
          <w:rFonts w:cs="Arial"/>
          <w:i/>
        </w:rPr>
      </w:pPr>
    </w:p>
    <w:p w14:paraId="680A4662" w14:textId="77777777" w:rsidR="00FD45B8" w:rsidRDefault="00FD45B8" w:rsidP="00CD3527">
      <w:pPr>
        <w:jc w:val="both"/>
        <w:rPr>
          <w:rFonts w:cs="Arial"/>
          <w:i/>
        </w:rPr>
      </w:pPr>
    </w:p>
    <w:p w14:paraId="739E5472" w14:textId="6D4E1862" w:rsidR="009B3368" w:rsidRDefault="006101A2" w:rsidP="00CD3527">
      <w:pPr>
        <w:jc w:val="both"/>
        <w:rPr>
          <w:rFonts w:cs="Arial"/>
          <w:i/>
        </w:rPr>
      </w:pPr>
      <w:r w:rsidRPr="00FF0997">
        <w:rPr>
          <w:rFonts w:cs="Arial"/>
          <w:i/>
        </w:rPr>
        <w:t xml:space="preserve">Obrazec izpolni </w:t>
      </w:r>
      <w:r w:rsidR="00D80EAF" w:rsidRPr="00FF0997">
        <w:rPr>
          <w:rFonts w:cs="Arial"/>
          <w:i/>
        </w:rPr>
        <w:t>sodelujoče podjetje, katerega zaposleni bo izvajal navedeno funkcijo</w:t>
      </w:r>
      <w:r w:rsidRPr="00FF0997">
        <w:rPr>
          <w:rFonts w:cs="Arial"/>
          <w:i/>
        </w:rPr>
        <w:t>.</w:t>
      </w:r>
      <w:r w:rsidR="00FF0997" w:rsidRPr="00FF0997">
        <w:rPr>
          <w:rFonts w:cs="Arial"/>
          <w:i/>
        </w:rPr>
        <w:t xml:space="preserve"> </w:t>
      </w:r>
      <w:r w:rsidRPr="00FF0997">
        <w:rPr>
          <w:rFonts w:cs="Arial"/>
          <w:i/>
        </w:rPr>
        <w:t>Ta obrazec je sestavni del in priloga ponudbe</w:t>
      </w:r>
      <w:r w:rsidR="009016C0">
        <w:rPr>
          <w:rFonts w:cs="Arial"/>
          <w:i/>
        </w:rPr>
        <w:t>.</w:t>
      </w:r>
    </w:p>
    <w:p w14:paraId="54D925E5" w14:textId="77777777" w:rsidR="00592659" w:rsidRDefault="00592659" w:rsidP="009016C0">
      <w:pPr>
        <w:tabs>
          <w:tab w:val="left" w:pos="993"/>
          <w:tab w:val="left" w:pos="1134"/>
        </w:tabs>
        <w:rPr>
          <w:rFonts w:cs="Arial"/>
        </w:rPr>
      </w:pPr>
    </w:p>
    <w:sectPr w:rsidR="0059265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8D650" w14:textId="77777777" w:rsidR="007516FB" w:rsidRDefault="007516FB">
      <w:r>
        <w:separator/>
      </w:r>
    </w:p>
  </w:endnote>
  <w:endnote w:type="continuationSeparator" w:id="0">
    <w:p w14:paraId="0C44E6CE" w14:textId="77777777" w:rsidR="007516FB" w:rsidRDefault="0075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91009" w14:textId="2A8079BC" w:rsidR="00370866" w:rsidRPr="003A669E" w:rsidRDefault="00370866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CD3527">
      <w:rPr>
        <w:rStyle w:val="tevilkastrani"/>
        <w:rFonts w:ascii="Arial" w:hAnsi="Arial" w:cs="Arial"/>
        <w:noProof/>
        <w:sz w:val="22"/>
        <w:szCs w:val="22"/>
      </w:rPr>
      <w:t>4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 w:rsidR="00CD3527">
      <w:rPr>
        <w:rStyle w:val="tevilkastrani"/>
        <w:rFonts w:ascii="Arial" w:hAnsi="Arial" w:cs="Arial"/>
        <w:noProof/>
        <w:sz w:val="22"/>
        <w:szCs w:val="22"/>
      </w:rPr>
      <w:t>4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11485D4E" w14:textId="77777777" w:rsidTr="00A1445A">
      <w:tc>
        <w:tcPr>
          <w:tcW w:w="4605" w:type="dxa"/>
          <w:shd w:val="clear" w:color="auto" w:fill="auto"/>
        </w:tcPr>
        <w:p w14:paraId="0E9E1833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2131638" w14:textId="4372635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121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121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0302F9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2C417" w14:textId="77777777" w:rsidR="007516FB" w:rsidRDefault="007516FB">
      <w:r>
        <w:separator/>
      </w:r>
    </w:p>
  </w:footnote>
  <w:footnote w:type="continuationSeparator" w:id="0">
    <w:p w14:paraId="03E1C9A2" w14:textId="77777777" w:rsidR="007516FB" w:rsidRDefault="00751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A669E" w:rsidRPr="00A1445A" w14:paraId="5DE251F2" w14:textId="77777777" w:rsidTr="00CD5636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882199C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21D1D2A" w14:textId="77777777" w:rsidR="003A669E" w:rsidRPr="00A04B00" w:rsidRDefault="003A669E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1F47D2B" w14:textId="77777777" w:rsidR="003A669E" w:rsidRPr="00A04B00" w:rsidRDefault="003A669E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B72BB36" w14:textId="77777777" w:rsidR="003A669E" w:rsidRPr="00C0552D" w:rsidRDefault="003A669E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B84AFE7" w14:textId="77777777" w:rsidR="003A669E" w:rsidRPr="00C0552D" w:rsidRDefault="003A669E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C5D0DFB" w14:textId="77777777" w:rsidR="003A669E" w:rsidRPr="00A1445A" w:rsidRDefault="003A669E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3F41C3B" wp14:editId="06EBD389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8EE2096" w14:textId="77777777" w:rsidR="003A669E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265027E" w14:textId="77777777" w:rsidR="003A669E" w:rsidRPr="00A1445A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81D7A1C" w14:textId="77777777" w:rsidR="003A669E" w:rsidRPr="00A1445A" w:rsidRDefault="003A669E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A669E" w:rsidRPr="00703B8F" w14:paraId="38AED1BD" w14:textId="77777777" w:rsidTr="00CD5636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E6E9F95" w14:textId="77777777" w:rsidR="003A669E" w:rsidRPr="00703B8F" w:rsidRDefault="003A669E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3B8F">
            <w:rPr>
              <w:rFonts w:cs="Arial"/>
              <w:color w:val="000000"/>
              <w:sz w:val="16"/>
              <w:szCs w:val="16"/>
            </w:rPr>
            <w:t>NMV</w:t>
          </w:r>
          <w:r w:rsidR="00793B8B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4ECFBD6" w14:textId="77777777" w:rsidR="003A669E" w:rsidRPr="00703B8F" w:rsidRDefault="003A669E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285F904" w14:textId="77777777" w:rsidR="003A669E" w:rsidRPr="00703B8F" w:rsidRDefault="003A669E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25B11DD9" w14:textId="77777777" w:rsidR="00E71F4F" w:rsidRDefault="00E71F4F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2320D1C0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79D6B9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D35B915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610A0EB4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9E2F272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27BDE3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081BC1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FCEC2CC" wp14:editId="6A14090D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31D6AB1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A92EF40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1F15A46" w14:textId="77777777" w:rsidR="00370866" w:rsidRPr="00A1445A" w:rsidRDefault="00A04B00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9466BC"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703B8F" w14:paraId="6B093B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1B6D92" w14:textId="77777777" w:rsidR="00C0552D" w:rsidRPr="00703B8F" w:rsidRDefault="00703B8F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3B8F">
            <w:rPr>
              <w:rFonts w:cs="Arial"/>
              <w:color w:val="000000"/>
              <w:sz w:val="16"/>
              <w:szCs w:val="16"/>
            </w:rPr>
            <w:t>NMV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-</w:t>
          </w:r>
          <w:r w:rsidR="0016482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E16B5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475B12" w14:textId="77777777" w:rsidR="00C0552D" w:rsidRPr="00703B8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7DA3FF" w14:textId="77777777" w:rsidR="00C0552D" w:rsidRPr="00703B8F" w:rsidRDefault="009E4265" w:rsidP="000F6DA7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</w:t>
          </w:r>
          <w:r w:rsidR="000F6DA7" w:rsidRPr="00703B8F">
            <w:rPr>
              <w:rFonts w:ascii="Arial" w:hAnsi="Arial" w:cs="Arial"/>
              <w:sz w:val="16"/>
              <w:szCs w:val="16"/>
            </w:rPr>
            <w:t>11</w:t>
          </w:r>
        </w:p>
      </w:tc>
    </w:tr>
  </w:tbl>
  <w:p w14:paraId="5C2ABA75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6E4013C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4F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533E"/>
    <w:rsid w:val="0012700D"/>
    <w:rsid w:val="001314C1"/>
    <w:rsid w:val="001352C1"/>
    <w:rsid w:val="0014021F"/>
    <w:rsid w:val="00164488"/>
    <w:rsid w:val="00164822"/>
    <w:rsid w:val="00166414"/>
    <w:rsid w:val="0017296F"/>
    <w:rsid w:val="00174BFE"/>
    <w:rsid w:val="00182E92"/>
    <w:rsid w:val="00183318"/>
    <w:rsid w:val="00191D53"/>
    <w:rsid w:val="00194FE9"/>
    <w:rsid w:val="001A192F"/>
    <w:rsid w:val="001A7BD0"/>
    <w:rsid w:val="001D16E0"/>
    <w:rsid w:val="001D1C28"/>
    <w:rsid w:val="001D464D"/>
    <w:rsid w:val="001D48CF"/>
    <w:rsid w:val="001D694D"/>
    <w:rsid w:val="001E16B5"/>
    <w:rsid w:val="001E3674"/>
    <w:rsid w:val="001F2089"/>
    <w:rsid w:val="001F6F0F"/>
    <w:rsid w:val="0020233B"/>
    <w:rsid w:val="00206114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B459D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47971"/>
    <w:rsid w:val="0035043A"/>
    <w:rsid w:val="00367250"/>
    <w:rsid w:val="00370866"/>
    <w:rsid w:val="0037231D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3F638F"/>
    <w:rsid w:val="00406373"/>
    <w:rsid w:val="0043532D"/>
    <w:rsid w:val="00445049"/>
    <w:rsid w:val="004527D6"/>
    <w:rsid w:val="00453A4E"/>
    <w:rsid w:val="00455EB9"/>
    <w:rsid w:val="004720C5"/>
    <w:rsid w:val="0047643E"/>
    <w:rsid w:val="004801D0"/>
    <w:rsid w:val="004A0508"/>
    <w:rsid w:val="004B065E"/>
    <w:rsid w:val="004D3C90"/>
    <w:rsid w:val="004D6B75"/>
    <w:rsid w:val="004F7C1C"/>
    <w:rsid w:val="0051745B"/>
    <w:rsid w:val="005179FF"/>
    <w:rsid w:val="005255EB"/>
    <w:rsid w:val="00525B8A"/>
    <w:rsid w:val="005316C0"/>
    <w:rsid w:val="00537622"/>
    <w:rsid w:val="005608A6"/>
    <w:rsid w:val="005724B4"/>
    <w:rsid w:val="005753D9"/>
    <w:rsid w:val="005770ED"/>
    <w:rsid w:val="0058399F"/>
    <w:rsid w:val="00587665"/>
    <w:rsid w:val="00592659"/>
    <w:rsid w:val="005A785E"/>
    <w:rsid w:val="005B253B"/>
    <w:rsid w:val="005B3910"/>
    <w:rsid w:val="005C1EAC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62D8F"/>
    <w:rsid w:val="0066332D"/>
    <w:rsid w:val="00665D5D"/>
    <w:rsid w:val="00670A28"/>
    <w:rsid w:val="00670D1D"/>
    <w:rsid w:val="00696883"/>
    <w:rsid w:val="006A7840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7C35"/>
    <w:rsid w:val="00741DF3"/>
    <w:rsid w:val="00743912"/>
    <w:rsid w:val="007516FB"/>
    <w:rsid w:val="00767A5A"/>
    <w:rsid w:val="00780396"/>
    <w:rsid w:val="0078319E"/>
    <w:rsid w:val="00783525"/>
    <w:rsid w:val="0078751F"/>
    <w:rsid w:val="00787607"/>
    <w:rsid w:val="00793B8B"/>
    <w:rsid w:val="007A3079"/>
    <w:rsid w:val="007C25EB"/>
    <w:rsid w:val="007D302C"/>
    <w:rsid w:val="007D4174"/>
    <w:rsid w:val="007E0866"/>
    <w:rsid w:val="007E31E3"/>
    <w:rsid w:val="007F23E7"/>
    <w:rsid w:val="007F3757"/>
    <w:rsid w:val="007F4AC2"/>
    <w:rsid w:val="00814D34"/>
    <w:rsid w:val="008155E7"/>
    <w:rsid w:val="00824D1D"/>
    <w:rsid w:val="00832CC9"/>
    <w:rsid w:val="00833AC6"/>
    <w:rsid w:val="00843739"/>
    <w:rsid w:val="00847017"/>
    <w:rsid w:val="00871704"/>
    <w:rsid w:val="00882006"/>
    <w:rsid w:val="00895F3B"/>
    <w:rsid w:val="008A757F"/>
    <w:rsid w:val="008B0B39"/>
    <w:rsid w:val="008B25C9"/>
    <w:rsid w:val="008B3725"/>
    <w:rsid w:val="008C2AC2"/>
    <w:rsid w:val="008C2FF7"/>
    <w:rsid w:val="008D6DCE"/>
    <w:rsid w:val="008E64FA"/>
    <w:rsid w:val="008F3E2F"/>
    <w:rsid w:val="009016C0"/>
    <w:rsid w:val="00904A72"/>
    <w:rsid w:val="00904F51"/>
    <w:rsid w:val="00905AAC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3BE0"/>
    <w:rsid w:val="00A515E0"/>
    <w:rsid w:val="00A53B42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2DFB"/>
    <w:rsid w:val="00B26132"/>
    <w:rsid w:val="00B274CE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46100"/>
    <w:rsid w:val="00C468BF"/>
    <w:rsid w:val="00C52CE4"/>
    <w:rsid w:val="00C565DD"/>
    <w:rsid w:val="00C64A95"/>
    <w:rsid w:val="00C82B34"/>
    <w:rsid w:val="00C9531D"/>
    <w:rsid w:val="00C97729"/>
    <w:rsid w:val="00CB008E"/>
    <w:rsid w:val="00CB0D95"/>
    <w:rsid w:val="00CD3527"/>
    <w:rsid w:val="00CD61B2"/>
    <w:rsid w:val="00CD7808"/>
    <w:rsid w:val="00CE2A15"/>
    <w:rsid w:val="00CF12FC"/>
    <w:rsid w:val="00CF6111"/>
    <w:rsid w:val="00D05C1E"/>
    <w:rsid w:val="00D06278"/>
    <w:rsid w:val="00D1074C"/>
    <w:rsid w:val="00D12138"/>
    <w:rsid w:val="00D2343D"/>
    <w:rsid w:val="00D278D4"/>
    <w:rsid w:val="00D42CF0"/>
    <w:rsid w:val="00D579F3"/>
    <w:rsid w:val="00D707B4"/>
    <w:rsid w:val="00D7309B"/>
    <w:rsid w:val="00D77C8B"/>
    <w:rsid w:val="00D80EAF"/>
    <w:rsid w:val="00D8275B"/>
    <w:rsid w:val="00D83E17"/>
    <w:rsid w:val="00D84490"/>
    <w:rsid w:val="00D91500"/>
    <w:rsid w:val="00D92C6A"/>
    <w:rsid w:val="00D934D5"/>
    <w:rsid w:val="00DA0B86"/>
    <w:rsid w:val="00DB3E61"/>
    <w:rsid w:val="00DD3F3A"/>
    <w:rsid w:val="00DF116B"/>
    <w:rsid w:val="00DF3D50"/>
    <w:rsid w:val="00E029F3"/>
    <w:rsid w:val="00E02C2C"/>
    <w:rsid w:val="00E0340C"/>
    <w:rsid w:val="00E261C4"/>
    <w:rsid w:val="00E278E5"/>
    <w:rsid w:val="00E3300C"/>
    <w:rsid w:val="00E43C3D"/>
    <w:rsid w:val="00E451C8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DBA"/>
    <w:rsid w:val="00F0300D"/>
    <w:rsid w:val="00F0401D"/>
    <w:rsid w:val="00F21B47"/>
    <w:rsid w:val="00F267C9"/>
    <w:rsid w:val="00F27435"/>
    <w:rsid w:val="00F33579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45B8"/>
    <w:rsid w:val="00FD6770"/>
    <w:rsid w:val="00FE34E9"/>
    <w:rsid w:val="00FE6A48"/>
    <w:rsid w:val="00FF0997"/>
    <w:rsid w:val="00FF1B9E"/>
    <w:rsid w:val="00FF1C9D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64FCD7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7690FC-8A6C-4DF6-9507-53CE03906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86509-89EC-48DA-9BCD-7FBA4B88BDF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3D685F96-7F29-4E25-B627-0466B104E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178D9-4C95-42CB-B5A9-D8F52FA5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25</cp:revision>
  <cp:lastPrinted>2016-01-04T14:35:00Z</cp:lastPrinted>
  <dcterms:created xsi:type="dcterms:W3CDTF">2021-04-23T09:52:00Z</dcterms:created>
  <dcterms:modified xsi:type="dcterms:W3CDTF">2023-02-13T14:16:00Z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